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B82D78" w14:textId="77777777" w:rsidR="002B6EC5" w:rsidRDefault="005B335F" w:rsidP="005B335F">
      <w:pPr>
        <w:jc w:val="center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A10B2C6" wp14:editId="2DA71CF7">
            <wp:simplePos x="0" y="0"/>
            <wp:positionH relativeFrom="margin">
              <wp:posOffset>-635</wp:posOffset>
            </wp:positionH>
            <wp:positionV relativeFrom="page">
              <wp:posOffset>-354838</wp:posOffset>
            </wp:positionV>
            <wp:extent cx="8021955" cy="2474259"/>
            <wp:effectExtent l="0" t="0" r="0" b="0"/>
            <wp:wrapNone/>
            <wp:docPr id="6" name="Imagen 6" descr="Cartel de feliz cumpleaños ilustración del vector. Ilustración de blanco -  192400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artel de feliz cumpleaños ilustración del vector. Ilustración de blanco -  19240030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ackgroundRemoval t="9913" b="89942" l="7438" r="93813">
                                  <a14:foregroundMark x1="23938" y1="44169" x2="27063" y2="58746"/>
                                  <a14:foregroundMark x1="27063" y1="58746" x2="27063" y2="60933"/>
                                  <a14:foregroundMark x1="29188" y1="38484" x2="29688" y2="56268"/>
                                  <a14:foregroundMark x1="29688" y1="56268" x2="33375" y2="39504"/>
                                  <a14:foregroundMark x1="33375" y1="39504" x2="29125" y2="37901"/>
                                  <a14:foregroundMark x1="25125" y1="50583" x2="25313" y2="42711"/>
                                  <a14:foregroundMark x1="25688" y1="46210" x2="24125" y2="41691"/>
                                  <a14:foregroundMark x1="37125" y1="52187" x2="39625" y2="56560"/>
                                  <a14:foregroundMark x1="39813" y1="60933" x2="39813" y2="60933"/>
                                  <a14:foregroundMark x1="37875" y1="54082" x2="36688" y2="42420"/>
                                  <a14:foregroundMark x1="7438" y1="39213" x2="9125" y2="39796"/>
                                  <a14:foregroundMark x1="7813" y1="35714" x2="9875" y2="31341"/>
                                  <a14:foregroundMark x1="12188" y1="41983" x2="15000" y2="56706"/>
                                  <a14:foregroundMark x1="15000" y1="56706" x2="15063" y2="57580"/>
                                  <a14:foregroundMark x1="16938" y1="57289" x2="18250" y2="37172"/>
                                  <a14:foregroundMark x1="18250" y1="37172" x2="21813" y2="54665"/>
                                  <a14:foregroundMark x1="21813" y1="54665" x2="22063" y2="58455"/>
                                  <a14:foregroundMark x1="92875" y1="36589" x2="92875" y2="36589"/>
                                  <a14:foregroundMark x1="93813" y1="35131" x2="93813" y2="35131"/>
                                  <a14:backgroundMark x1="1938" y1="7289" x2="3313" y2="82507"/>
                                  <a14:backgroundMark x1="3313" y1="82507" x2="8000" y2="66618"/>
                                  <a14:backgroundMark x1="7136" y1="40215" x2="6750" y2="28426"/>
                                  <a14:backgroundMark x1="8000" y1="66618" x2="7173" y2="41362"/>
                                  <a14:backgroundMark x1="6750" y1="28426" x2="29688" y2="16910"/>
                                  <a14:backgroundMark x1="29688" y1="16910" x2="71625" y2="23761"/>
                                  <a14:backgroundMark x1="71625" y1="23761" x2="81188" y2="23615"/>
                                  <a14:backgroundMark x1="81188" y1="23615" x2="90938" y2="23615"/>
                                  <a14:backgroundMark x1="90938" y1="23615" x2="98063" y2="31924"/>
                                  <a14:backgroundMark x1="98063" y1="31924" x2="94500" y2="48251"/>
                                  <a14:backgroundMark x1="94500" y1="48251" x2="94313" y2="73469"/>
                                  <a14:backgroundMark x1="94313" y1="73469" x2="19000" y2="73907"/>
                                  <a14:backgroundMark x1="19000" y1="73907" x2="5875" y2="62974"/>
                                  <a14:backgroundMark x1="1688" y1="69242" x2="5188" y2="34111"/>
                                  <a14:backgroundMark x1="5000" y1="57872" x2="5188" y2="40379"/>
                                  <a14:backgroundMark x1="75063" y1="81633" x2="89875" y2="82653"/>
                                  <a14:backgroundMark x1="89875" y1="82653" x2="91000" y2="8250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1955" cy="2474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17C0">
        <w:rPr>
          <w:noProof/>
        </w:rPr>
        <w:drawing>
          <wp:anchor distT="0" distB="0" distL="114300" distR="114300" simplePos="0" relativeHeight="251659264" behindDoc="0" locked="0" layoutInCell="1" allowOverlap="1" wp14:anchorId="7F0EEAB2" wp14:editId="7A4EACFD">
            <wp:simplePos x="0" y="0"/>
            <wp:positionH relativeFrom="page">
              <wp:align>right</wp:align>
            </wp:positionH>
            <wp:positionV relativeFrom="page">
              <wp:posOffset>379</wp:posOffset>
            </wp:positionV>
            <wp:extent cx="1874520" cy="1869440"/>
            <wp:effectExtent l="2540" t="0" r="0" b="0"/>
            <wp:wrapNone/>
            <wp:docPr id="2" name="Imagen 2" descr="Imágenes de Vector | Vectores, fotos de stock y PSD gratui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ágenes de Vector | Vectores, fotos de stock y PSD gratuitos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652" b="96997" l="33750" r="65450">
                                  <a14:foregroundMark x1="33950" y1="7808" x2="35450" y2="76426"/>
                                  <a14:foregroundMark x1="35450" y1="76426" x2="33800" y2="91592"/>
                                  <a14:foregroundMark x1="34100" y1="96997" x2="34100" y2="96997"/>
                                  <a14:foregroundMark x1="34900" y1="2853" x2="47900" y2="8559"/>
                                  <a14:foregroundMark x1="47900" y1="8559" x2="65450" y2="1652"/>
                                  <a14:foregroundMark x1="64650" y1="11862" x2="64650" y2="1186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98" r="33590"/>
                    <a:stretch/>
                  </pic:blipFill>
                  <pic:spPr bwMode="auto">
                    <a:xfrm rot="5400000">
                      <a:off x="0" y="0"/>
                      <a:ext cx="1874520" cy="186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417C0">
        <w:rPr>
          <w:noProof/>
        </w:rPr>
        <w:drawing>
          <wp:anchor distT="0" distB="0" distL="114300" distR="114300" simplePos="0" relativeHeight="251658240" behindDoc="0" locked="0" layoutInCell="1" allowOverlap="1" wp14:anchorId="374F6FB4" wp14:editId="7D7D27BA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1851660" cy="1870075"/>
            <wp:effectExtent l="0" t="0" r="0" b="0"/>
            <wp:wrapNone/>
            <wp:docPr id="1" name="Imagen 1" descr="Imágenes de Vector | Vectores, fotos de stock y PSD gratui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ágenes de Vector | Vectores, fotos de stock y PSD gratuitos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0" b="98949" l="400" r="32300">
                                  <a14:foregroundMark x1="2050" y1="7057" x2="1650" y2="84234"/>
                                  <a14:foregroundMark x1="400" y1="89940" x2="800" y2="4505"/>
                                  <a14:foregroundMark x1="950" y1="450" x2="30550" y2="3754"/>
                                  <a14:foregroundMark x1="1900" y1="95345" x2="550" y2="99099"/>
                                  <a14:foregroundMark x1="31500" y1="7808" x2="31500" y2="7808"/>
                                  <a14:foregroundMark x1="32300" y1="4955" x2="30000" y2="3303"/>
                                  <a14:foregroundMark x1="31650" y1="11562" x2="31650" y2="1156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003"/>
                    <a:stretch/>
                  </pic:blipFill>
                  <pic:spPr bwMode="auto">
                    <a:xfrm>
                      <a:off x="0" y="0"/>
                      <a:ext cx="1851660" cy="187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AB50EBC" w14:textId="77777777" w:rsidR="00544523" w:rsidRDefault="00544523"/>
    <w:p w14:paraId="3F0340B4" w14:textId="77777777" w:rsidR="00544523" w:rsidRDefault="00544523"/>
    <w:p w14:paraId="7AD5FD46" w14:textId="77777777" w:rsidR="00544523" w:rsidRDefault="00F77ED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569F485" wp14:editId="0CD6662A">
                <wp:simplePos x="0" y="0"/>
                <wp:positionH relativeFrom="column">
                  <wp:posOffset>3976751</wp:posOffset>
                </wp:positionH>
                <wp:positionV relativeFrom="page">
                  <wp:posOffset>2169795</wp:posOffset>
                </wp:positionV>
                <wp:extent cx="560705" cy="386080"/>
                <wp:effectExtent l="0" t="0" r="0" b="0"/>
                <wp:wrapSquare wrapText="bothSides"/>
                <wp:docPr id="1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705" cy="386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C676BB" w14:textId="77777777" w:rsidR="00F77ED5" w:rsidRPr="00F77ED5" w:rsidRDefault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Para: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569F485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313.15pt;margin-top:170.85pt;width:44.15pt;height:30.4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" filled="f" stroked="f">
                <v:textbox style="mso-fit-shape-to-text:t">
                  <w:txbxContent>
                    <w:p w14:paraId="11C676BB" w14:textId="77777777" w:rsidR="00F77ED5" w:rsidRPr="00F77ED5" w:rsidRDefault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Para: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81A168D" wp14:editId="3BDFE907">
                <wp:simplePos x="0" y="0"/>
                <wp:positionH relativeFrom="margin">
                  <wp:posOffset>367665</wp:posOffset>
                </wp:positionH>
                <wp:positionV relativeFrom="paragraph">
                  <wp:posOffset>245110</wp:posOffset>
                </wp:positionV>
                <wp:extent cx="2730500" cy="280035"/>
                <wp:effectExtent l="0" t="0" r="12700" b="2476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BE438" w14:textId="1434B177" w:rsidR="00F77ED5" w:rsidRPr="009F761D" w:rsidRDefault="009F761D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Edgar Javier Hernández Cumatz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A168D" id="_x0000_s1027" type="#_x0000_t202" style="position:absolute;margin-left:28.95pt;margin-top:19.3pt;width:215pt;height:22.0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" strokecolor="#0070c0">
                <v:textbox>
                  <w:txbxContent>
                    <w:p w14:paraId="0B7BE438" w14:textId="1434B177" w:rsidR="00F77ED5" w:rsidRPr="009F761D" w:rsidRDefault="009F761D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Edgar Javier Hernández Cumatz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E6255FF" w14:textId="77777777" w:rsidR="00544523" w:rsidRDefault="00F77ED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7FB882A" wp14:editId="27A365D6">
                <wp:simplePos x="0" y="0"/>
                <wp:positionH relativeFrom="margin">
                  <wp:posOffset>4607560</wp:posOffset>
                </wp:positionH>
                <wp:positionV relativeFrom="paragraph">
                  <wp:posOffset>8890</wp:posOffset>
                </wp:positionV>
                <wp:extent cx="2730500" cy="280035"/>
                <wp:effectExtent l="0" t="0" r="12700" b="24765"/>
                <wp:wrapSquare wrapText="bothSides"/>
                <wp:docPr id="1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3AE209" w14:textId="53757167" w:rsidR="00F77ED5" w:rsidRPr="009F761D" w:rsidRDefault="009F761D" w:rsidP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Julio Rubén Maldonado Castillo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B882A" id="_x0000_s1028" type="#_x0000_t202" style="position:absolute;margin-left:362.8pt;margin-top:.7pt;width:215pt;height:22.0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" strokecolor="#0070c0">
                <v:textbox>
                  <w:txbxContent>
                    <w:p w14:paraId="2E3AE209" w14:textId="53757167" w:rsidR="00F77ED5" w:rsidRPr="009F761D" w:rsidRDefault="009F761D" w:rsidP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Julio Rubén Maldonado Castillo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t xml:space="preserve">De:                                                                                                                                                                                </w:t>
      </w:r>
    </w:p>
    <w:p w14:paraId="1D8A0350" w14:textId="77777777" w:rsidR="00544523" w:rsidRDefault="005B335F" w:rsidP="002417C0">
      <w:pPr>
        <w:rPr>
          <w:noProof/>
        </w:rPr>
      </w:pPr>
      <w:r>
        <w:rPr>
          <w:noProof/>
        </w:rPr>
        <w:t xml:space="preserve">                                </w:t>
      </w:r>
    </w:p>
    <w:p w14:paraId="52ADC849" w14:textId="77777777" w:rsidR="002417C0" w:rsidRPr="002417C0" w:rsidRDefault="002417C0" w:rsidP="002417C0"/>
    <w:p w14:paraId="6FE98982" w14:textId="77777777" w:rsidR="002417C0" w:rsidRPr="002417C0" w:rsidRDefault="00F77ED5" w:rsidP="002417C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42868D85" wp14:editId="3EF00BCC">
                <wp:simplePos x="0" y="0"/>
                <wp:positionH relativeFrom="margin">
                  <wp:posOffset>487680</wp:posOffset>
                </wp:positionH>
                <wp:positionV relativeFrom="paragraph">
                  <wp:posOffset>238760</wp:posOffset>
                </wp:positionV>
                <wp:extent cx="2730500" cy="280035"/>
                <wp:effectExtent l="0" t="0" r="12700" b="24765"/>
                <wp:wrapSquare wrapText="bothSides"/>
                <wp:docPr id="1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E433BB" w14:textId="5C6F8E2E" w:rsidR="00F77ED5" w:rsidRPr="009F761D" w:rsidRDefault="009F761D" w:rsidP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11/12/2022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68D85" id="_x0000_s1029" type="#_x0000_t202" style="position:absolute;margin-left:38.4pt;margin-top:18.8pt;width:215pt;height:22.0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" strokecolor="#0070c0">
                <v:textbox>
                  <w:txbxContent>
                    <w:p w14:paraId="6BE433BB" w14:textId="5C6F8E2E" w:rsidR="00F77ED5" w:rsidRPr="009F761D" w:rsidRDefault="009F761D" w:rsidP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11/12/2022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D4D3D21" w14:textId="77777777" w:rsidR="002417C0" w:rsidRPr="002417C0" w:rsidRDefault="00F77ED5" w:rsidP="002417C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1A015AD7" wp14:editId="4106B9C1">
                <wp:simplePos x="0" y="0"/>
                <wp:positionH relativeFrom="margin">
                  <wp:posOffset>4549394</wp:posOffset>
                </wp:positionH>
                <wp:positionV relativeFrom="paragraph">
                  <wp:posOffset>26162</wp:posOffset>
                </wp:positionV>
                <wp:extent cx="2730500" cy="280035"/>
                <wp:effectExtent l="0" t="0" r="12700" b="24765"/>
                <wp:wrapSquare wrapText="bothSides"/>
                <wp:docPr id="1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B32942" w14:textId="461E3449" w:rsidR="00F77ED5" w:rsidRPr="009F761D" w:rsidRDefault="009F761D" w:rsidP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13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015AD7" id="_x0000_s1030" type="#_x0000_t202" style="position:absolute;margin-left:358.2pt;margin-top:2.05pt;width:215pt;height:22.0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" strokecolor="#0070c0">
                <v:textbox>
                  <w:txbxContent>
                    <w:p w14:paraId="4CB32942" w14:textId="461E3449" w:rsidR="00F77ED5" w:rsidRPr="009F761D" w:rsidRDefault="009F761D" w:rsidP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13 horas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3A10FE2D" wp14:editId="38F3CEC1">
                <wp:simplePos x="0" y="0"/>
                <wp:positionH relativeFrom="column">
                  <wp:posOffset>4110863</wp:posOffset>
                </wp:positionH>
                <wp:positionV relativeFrom="paragraph">
                  <wp:posOffset>11176</wp:posOffset>
                </wp:positionV>
                <wp:extent cx="609600" cy="328930"/>
                <wp:effectExtent l="0" t="0" r="0" b="0"/>
                <wp:wrapSquare wrapText="bothSides"/>
                <wp:docPr id="1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3289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BDA57C" w14:textId="77777777" w:rsidR="00F77ED5" w:rsidRPr="00F77ED5" w:rsidRDefault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A las: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10FE2D" id="_x0000_s1031" type="#_x0000_t202" style="position:absolute;margin-left:323.7pt;margin-top:.9pt;width:48pt;height:25.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" filled="f" stroked="f">
                <v:textbox>
                  <w:txbxContent>
                    <w:p w14:paraId="66BDA57C" w14:textId="77777777" w:rsidR="00F77ED5" w:rsidRPr="00F77ED5" w:rsidRDefault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A las: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 xml:space="preserve">El día: </w:t>
      </w:r>
    </w:p>
    <w:p w14:paraId="472F1366" w14:textId="77777777" w:rsidR="002417C0" w:rsidRPr="002417C0" w:rsidRDefault="002417C0" w:rsidP="002417C0"/>
    <w:p w14:paraId="740805FF" w14:textId="77777777" w:rsidR="002417C0" w:rsidRPr="002417C0" w:rsidRDefault="002417C0" w:rsidP="002417C0"/>
    <w:p w14:paraId="72DAEE96" w14:textId="77777777" w:rsidR="002417C0" w:rsidRPr="002417C0" w:rsidRDefault="002417C0" w:rsidP="002417C0"/>
    <w:p w14:paraId="53FFE082" w14:textId="77777777" w:rsidR="002417C0" w:rsidRPr="002417C0" w:rsidRDefault="002417C0" w:rsidP="002417C0"/>
    <w:p w14:paraId="1A54CA59" w14:textId="77777777" w:rsidR="002417C0" w:rsidRPr="002417C0" w:rsidRDefault="00F77ED5" w:rsidP="002417C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7C4F83BF" wp14:editId="117E3B17">
                <wp:simplePos x="0" y="0"/>
                <wp:positionH relativeFrom="column">
                  <wp:posOffset>2196465</wp:posOffset>
                </wp:positionH>
                <wp:positionV relativeFrom="paragraph">
                  <wp:posOffset>9525</wp:posOffset>
                </wp:positionV>
                <wp:extent cx="377825" cy="1404620"/>
                <wp:effectExtent l="0" t="0" r="0" b="0"/>
                <wp:wrapSquare wrapText="bothSides"/>
                <wp:docPr id="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C19550" w14:textId="77777777" w:rsidR="00F77ED5" w:rsidRPr="00F77ED5" w:rsidRDefault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>En: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4F83BF" id="_x0000_s1032" type="#_x0000_t202" style="position:absolute;margin-left:172.95pt;margin-top:.75pt;width:29.75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" filled="f" stroked="f">
                <v:textbox style="mso-fit-shape-to-text:t">
                  <w:txbxContent>
                    <w:p w14:paraId="6BC19550" w14:textId="77777777" w:rsidR="00F77ED5" w:rsidRPr="00F77ED5" w:rsidRDefault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>En: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32AD88D8" wp14:editId="466795BE">
                <wp:simplePos x="0" y="0"/>
                <wp:positionH relativeFrom="margin">
                  <wp:posOffset>2633472</wp:posOffset>
                </wp:positionH>
                <wp:positionV relativeFrom="paragraph">
                  <wp:posOffset>15240</wp:posOffset>
                </wp:positionV>
                <wp:extent cx="2730500" cy="280035"/>
                <wp:effectExtent l="0" t="0" r="12700" b="24765"/>
                <wp:wrapSquare wrapText="bothSides"/>
                <wp:docPr id="1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4E3B59" w14:textId="21CE8C81" w:rsidR="00F77ED5" w:rsidRPr="009F761D" w:rsidRDefault="009F761D" w:rsidP="00F77ED5">
                            <w:pPr>
                              <w:rPr>
                                <w:lang w:val="es-GT"/>
                              </w:rPr>
                            </w:pPr>
                            <w:r>
                              <w:rPr>
                                <w:lang w:val="es-GT"/>
                              </w:rPr>
                              <w:t xml:space="preserve">Mi casa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D88D8" id="_x0000_s1033" type="#_x0000_t202" style="position:absolute;margin-left:207.35pt;margin-top:1.2pt;width:215pt;height:22.0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" strokecolor="#0070c0">
                <v:textbox>
                  <w:txbxContent>
                    <w:p w14:paraId="554E3B59" w14:textId="21CE8C81" w:rsidR="00F77ED5" w:rsidRPr="009F761D" w:rsidRDefault="009F761D" w:rsidP="00F77ED5">
                      <w:pPr>
                        <w:rPr>
                          <w:lang w:val="es-GT"/>
                        </w:rPr>
                      </w:pPr>
                      <w:r>
                        <w:rPr>
                          <w:lang w:val="es-GT"/>
                        </w:rPr>
                        <w:t xml:space="preserve">Mi casa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1E37A1F" w14:textId="77777777" w:rsidR="002417C0" w:rsidRDefault="002417C0" w:rsidP="002417C0">
      <w:pPr>
        <w:rPr>
          <w:noProof/>
        </w:rPr>
      </w:pPr>
    </w:p>
    <w:p w14:paraId="4ED0BD2B" w14:textId="77777777" w:rsidR="002417C0" w:rsidRDefault="00F77ED5" w:rsidP="002417C0">
      <w:pPr>
        <w:tabs>
          <w:tab w:val="left" w:pos="1670"/>
        </w:tabs>
        <w:rPr>
          <w:noProof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0EE87A9C" wp14:editId="07B46B52">
                <wp:simplePos x="0" y="0"/>
                <wp:positionH relativeFrom="margin">
                  <wp:posOffset>1879600</wp:posOffset>
                </wp:positionH>
                <wp:positionV relativeFrom="paragraph">
                  <wp:posOffset>182880</wp:posOffset>
                </wp:positionV>
                <wp:extent cx="3913505" cy="1097280"/>
                <wp:effectExtent l="0" t="0" r="0" b="0"/>
                <wp:wrapSquare wrapText="bothSides"/>
                <wp:docPr id="1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3505" cy="1097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F986E5" w14:textId="77777777" w:rsidR="00F77ED5" w:rsidRPr="00F77ED5" w:rsidRDefault="00F77ED5" w:rsidP="00F77ED5">
                            <w:pPr>
                              <w:jc w:val="center"/>
                              <w:rPr>
                                <w:rFonts w:ascii="Snap ITC" w:hAnsi="Snap ITC"/>
                                <w:sz w:val="52"/>
                                <w:szCs w:val="52"/>
                                <w:lang w:val="es-GT"/>
                              </w:rPr>
                            </w:pPr>
                            <w:r w:rsidRPr="00F77ED5">
                              <w:rPr>
                                <w:rFonts w:ascii="Snap ITC" w:hAnsi="Snap ITC"/>
                                <w:sz w:val="52"/>
                                <w:szCs w:val="52"/>
                                <w:lang w:val="es-GT"/>
                              </w:rPr>
                              <w:t>¡¡¡TE ESPERAMOS!!!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87A9C" id="_x0000_s1034" type="#_x0000_t202" style="position:absolute;margin-left:148pt;margin-top:14.4pt;width:308.15pt;height:86.4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" filled="f" stroked="f">
                <v:textbox>
                  <w:txbxContent>
                    <w:p w14:paraId="1AF986E5" w14:textId="77777777" w:rsidR="00F77ED5" w:rsidRPr="00F77ED5" w:rsidRDefault="00F77ED5" w:rsidP="00F77ED5">
                      <w:pPr>
                        <w:jc w:val="center"/>
                        <w:rPr>
                          <w:rFonts w:ascii="Snap ITC" w:hAnsi="Snap ITC"/>
                          <w:sz w:val="52"/>
                          <w:szCs w:val="52"/>
                          <w:lang w:val="es-GT"/>
                        </w:rPr>
                      </w:pPr>
                      <w:r w:rsidRPr="00F77ED5">
                        <w:rPr>
                          <w:rFonts w:ascii="Snap ITC" w:hAnsi="Snap ITC"/>
                          <w:sz w:val="52"/>
                          <w:szCs w:val="52"/>
                          <w:lang w:val="es-GT"/>
                        </w:rPr>
                        <w:t>¡¡¡TE ESPERAMOS!!!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B335F">
        <w:rPr>
          <w:noProof/>
        </w:rPr>
        <w:drawing>
          <wp:anchor distT="0" distB="0" distL="114300" distR="114300" simplePos="0" relativeHeight="251661312" behindDoc="0" locked="0" layoutInCell="1" allowOverlap="1" wp14:anchorId="2F85E88E" wp14:editId="3F37592A">
            <wp:simplePos x="0" y="0"/>
            <wp:positionH relativeFrom="page">
              <wp:align>right</wp:align>
            </wp:positionH>
            <wp:positionV relativeFrom="page">
              <wp:posOffset>5902325</wp:posOffset>
            </wp:positionV>
            <wp:extent cx="1859280" cy="1870075"/>
            <wp:effectExtent l="0" t="0" r="7620" b="0"/>
            <wp:wrapNone/>
            <wp:docPr id="4" name="Imagen 4" descr="Imágenes de Vector | Vectores, fotos de stock y PSD gratui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ágenes de Vector | Vectores, fotos de stock y PSD gratuitos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891" b="99777" l="148" r="32222">
                                  <a14:foregroundMark x1="1250" y1="7057" x2="550" y2="95345"/>
                                  <a14:foregroundMark x1="1259" y1="2004" x2="1259" y2="2004"/>
                                  <a14:foregroundMark x1="27111" y1="2895" x2="27111" y2="2895"/>
                                  <a14:foregroundMark x1="29037" y1="891" x2="27630" y2="3786"/>
                                  <a14:foregroundMark x1="29185" y1="2450" x2="32296" y2="4454"/>
                                  <a14:foregroundMark x1="1481" y1="96882" x2="148" y2="99777"/>
                                  <a14:foregroundMark x1="4074" y1="97327" x2="4074" y2="97327"/>
                                  <a14:foregroundMark x1="3407" y1="98664" x2="3407" y2="98664"/>
                                  <a14:foregroundMark x1="17111" y1="46548" x2="18889" y2="4231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6866"/>
                    <a:stretch/>
                  </pic:blipFill>
                  <pic:spPr bwMode="auto">
                    <a:xfrm rot="10800000">
                      <a:off x="0" y="0"/>
                      <a:ext cx="1859280" cy="187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417C0">
        <w:rPr>
          <w:noProof/>
        </w:rPr>
        <w:drawing>
          <wp:anchor distT="0" distB="0" distL="114300" distR="114300" simplePos="0" relativeHeight="251660288" behindDoc="0" locked="0" layoutInCell="1" allowOverlap="1" wp14:anchorId="49648855" wp14:editId="30CF0A2F">
            <wp:simplePos x="0" y="0"/>
            <wp:positionH relativeFrom="page">
              <wp:align>left</wp:align>
            </wp:positionH>
            <wp:positionV relativeFrom="page">
              <wp:align>bottom</wp:align>
            </wp:positionV>
            <wp:extent cx="1869440" cy="1870075"/>
            <wp:effectExtent l="0" t="318" r="0" b="0"/>
            <wp:wrapNone/>
            <wp:docPr id="3" name="Imagen 3" descr="Imágenes de Vector | Vectores, fotos de stock y PSD gratui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ágenes de Vector | Vectores, fotos de stock y PSD gratuitos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751" b="98649" l="66750" r="99400">
                                  <a14:foregroundMark x1="67250" y1="5706" x2="67250" y2="92042"/>
                                  <a14:foregroundMark x1="66950" y1="98649" x2="66950" y2="98649"/>
                                  <a14:foregroundMark x1="96800" y1="4054" x2="72000" y2="7057"/>
                                  <a14:foregroundMark x1="72000" y1="7057" x2="69850" y2="4955"/>
                                  <a14:foregroundMark x1="97200" y1="1652" x2="66800" y2="751"/>
                                  <a14:foregroundMark x1="99400" y1="4054" x2="99400" y2="4054"/>
                                  <a14:foregroundMark x1="96250" y1="2402" x2="98050" y2="8258"/>
                                  <a14:foregroundMark x1="98450" y1="9459" x2="98450" y2="945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679"/>
                    <a:stretch/>
                  </pic:blipFill>
                  <pic:spPr bwMode="auto">
                    <a:xfrm rot="16200000">
                      <a:off x="0" y="0"/>
                      <a:ext cx="1869440" cy="187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417C0">
        <w:tab/>
      </w:r>
    </w:p>
    <w:p w14:paraId="38F60685" w14:textId="77777777" w:rsidR="002417C0" w:rsidRPr="002417C0" w:rsidRDefault="002417C0" w:rsidP="002417C0"/>
    <w:p w14:paraId="5164E55F" w14:textId="77777777" w:rsidR="002417C0" w:rsidRPr="002417C0" w:rsidRDefault="002417C0" w:rsidP="002417C0"/>
    <w:p w14:paraId="26C04B2D" w14:textId="77777777" w:rsidR="002417C0" w:rsidRPr="002417C0" w:rsidRDefault="002417C0" w:rsidP="002417C0">
      <w:pPr>
        <w:tabs>
          <w:tab w:val="left" w:pos="2299"/>
        </w:tabs>
      </w:pPr>
      <w:r>
        <w:tab/>
      </w:r>
    </w:p>
    <w:sectPr w:rsidR="002417C0" w:rsidRPr="002417C0" w:rsidSect="002417C0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nap ITC"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761D"/>
    <w:rsid w:val="000B3113"/>
    <w:rsid w:val="002417C0"/>
    <w:rsid w:val="002B6EC5"/>
    <w:rsid w:val="004B7190"/>
    <w:rsid w:val="00544523"/>
    <w:rsid w:val="005B2BD5"/>
    <w:rsid w:val="005B335F"/>
    <w:rsid w:val="009B3AD6"/>
    <w:rsid w:val="009F761D"/>
    <w:rsid w:val="00F77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A1AF16C"/>
  <w15:chartTrackingRefBased/>
  <w15:docId w15:val="{43EA6EEE-2DEC-4EB3-83E4-34365DAA53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5445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character" w:styleId="Hipervnculo">
    <w:name w:val="Hyperlink"/>
    <w:basedOn w:val="Fuentedeprrafopredeter"/>
    <w:uiPriority w:val="99"/>
    <w:semiHidden/>
    <w:unhideWhenUsed/>
    <w:rsid w:val="0054452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237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microsoft.com/office/2007/relationships/hdphoto" Target="media/hdphoto1.wdp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umat\OneDrive\Escritorio\Invitaci&#243;n-Plantilla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Invitación-Plantilla</Template>
  <TotalTime>2</TotalTime>
  <Pages>1</Pages>
  <Words>39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cumat</dc:creator>
  <cp:keywords/>
  <dc:description/>
  <cp:lastModifiedBy>cumatzjavi1234@gmail.com</cp:lastModifiedBy>
  <cp:revision>2</cp:revision>
  <dcterms:created xsi:type="dcterms:W3CDTF">2022-08-12T00:03:00Z</dcterms:created>
  <dcterms:modified xsi:type="dcterms:W3CDTF">2022-08-12T00:05:00Z</dcterms:modified>
</cp:coreProperties>
</file>